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716E0C" w14:textId="77777777" w:rsidR="00A17D0D" w:rsidRPr="00690BA6" w:rsidRDefault="00A17D0D" w:rsidP="00A17D0D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Robert PHILIPP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4F97A4AA" w14:textId="77777777" w:rsidR="00A17D0D" w:rsidRDefault="00A17D0D" w:rsidP="00A17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Man-at-arms.</w:t>
      </w:r>
    </w:p>
    <w:p w14:paraId="0794F397" w14:textId="77777777" w:rsidR="00A17D0D" w:rsidRDefault="00A17D0D" w:rsidP="00A17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51958F" w14:textId="77777777" w:rsidR="00A17D0D" w:rsidRDefault="00A17D0D" w:rsidP="00A17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E38782" w14:textId="77777777" w:rsidR="00A17D0D" w:rsidRDefault="00A17D0D" w:rsidP="00A17D0D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at sea under Richard Code(q.v.).</w:t>
      </w:r>
    </w:p>
    <w:p w14:paraId="6FD26A1A" w14:textId="77777777" w:rsidR="00A17D0D" w:rsidRDefault="00A17D0D" w:rsidP="00A17D0D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m.6,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763D6C97" w14:textId="77777777" w:rsidR="00A17D0D" w:rsidRDefault="00A17D0D" w:rsidP="00A17D0D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2D7BD484" w14:textId="77777777" w:rsidR="00A17D0D" w:rsidRDefault="00A17D0D" w:rsidP="00A17D0D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0294A8F1" w14:textId="77777777" w:rsidR="00A17D0D" w:rsidRDefault="00A17D0D" w:rsidP="00A17D0D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C21E8FD" w14:textId="77777777" w:rsidR="00A17D0D" w:rsidRDefault="00A17D0D" w:rsidP="00A17D0D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8 May 2021</w:t>
      </w:r>
    </w:p>
    <w:p w14:paraId="4B8007E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D244A" w14:textId="77777777" w:rsidR="00A17D0D" w:rsidRDefault="00A17D0D" w:rsidP="009139A6">
      <w:r>
        <w:separator/>
      </w:r>
    </w:p>
  </w:endnote>
  <w:endnote w:type="continuationSeparator" w:id="0">
    <w:p w14:paraId="327A19C8" w14:textId="77777777" w:rsidR="00A17D0D" w:rsidRDefault="00A17D0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CE75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1F88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6FD0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B754C" w14:textId="77777777" w:rsidR="00A17D0D" w:rsidRDefault="00A17D0D" w:rsidP="009139A6">
      <w:r>
        <w:separator/>
      </w:r>
    </w:p>
  </w:footnote>
  <w:footnote w:type="continuationSeparator" w:id="0">
    <w:p w14:paraId="59ECFF9F" w14:textId="77777777" w:rsidR="00A17D0D" w:rsidRDefault="00A17D0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5B10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DD3B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020E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D0D"/>
    <w:rsid w:val="000666E0"/>
    <w:rsid w:val="002510B7"/>
    <w:rsid w:val="005C130B"/>
    <w:rsid w:val="00826F5C"/>
    <w:rsid w:val="009139A6"/>
    <w:rsid w:val="009448BB"/>
    <w:rsid w:val="00A17D0D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2A577D"/>
  <w15:chartTrackingRefBased/>
  <w15:docId w15:val="{61FB426C-4CC4-4EA8-B778-06D65F392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2021-06-22T20:37:00Z</dcterms:created>
  <dcterms:modified xsi:type="dcterms:W3CDTF">2021-06-22T20:37:00Z</dcterms:modified>
</cp:coreProperties>
</file>